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C88" w:rsidRDefault="00AE2C88" w:rsidP="00CC1719">
      <w:pPr>
        <w:spacing w:after="0" w:line="240" w:lineRule="auto"/>
        <w:jc w:val="center"/>
        <w:rPr>
          <w:rFonts w:ascii="GHEA Grapalat" w:hAnsi="GHEA Grapalat"/>
          <w:b/>
          <w:color w:val="000000"/>
          <w:lang w:val="hy-AM"/>
        </w:rPr>
      </w:pPr>
      <w:r w:rsidRPr="00467E38">
        <w:rPr>
          <w:rFonts w:ascii="GHEA Grapalat" w:hAnsi="GHEA Grapalat"/>
          <w:b/>
          <w:color w:val="000000"/>
          <w:lang w:val="hy-AM"/>
        </w:rPr>
        <w:t>Աղբաման /ձուլվածքով/</w:t>
      </w:r>
    </w:p>
    <w:p w:rsidR="00AE2C88" w:rsidRPr="00467E38" w:rsidRDefault="00AE2C88" w:rsidP="00CC1719">
      <w:pPr>
        <w:spacing w:after="0" w:line="240" w:lineRule="auto"/>
        <w:jc w:val="center"/>
        <w:rPr>
          <w:rFonts w:ascii="GHEA Grapalat" w:hAnsi="GHEA Grapalat"/>
          <w:b/>
          <w:color w:val="000000"/>
          <w:lang w:val="hy-AM"/>
        </w:rPr>
      </w:pPr>
    </w:p>
    <w:p w:rsidR="00AE2C88" w:rsidRPr="005701D7" w:rsidRDefault="00AE2C88" w:rsidP="00CC1719">
      <w:pPr>
        <w:spacing w:after="0" w:line="240" w:lineRule="auto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Պատրաստված է երեք  երկաթյա անկյունակով 35x35   </w:t>
      </w:r>
      <w:r w:rsidRPr="005701D7">
        <w:rPr>
          <w:rFonts w:ascii="GHEA Grapalat" w:hAnsi="GHEA Grapalat" w:cs="Sylfaen"/>
          <w:color w:val="000000"/>
          <w:sz w:val="24"/>
          <w:szCs w:val="24"/>
          <w:highlight w:val="yellow"/>
          <w:lang w:val="hy-AM"/>
        </w:rPr>
        <w:t>Փ400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(ներսի տրամագիծը) հավաքված երկաթյա հարթ ձողով 40x3մմ, զոդված: Հարթ ձողերի ներքևի մասը 90° ծռված և Փ7 անցքով գետնին ամրացնելու հնարավորությամբ: Վերևի մասում ամբողջ շրջանակով տեղադրված թուջե ձուլվածք Փ100 մմ 10 հատ պատկերված Հայկական զարդանախշով: Զարդանախշերից ներքև ամբողջ շրջանակով ամրացված փայտե ձողեր 19 հատ: Ոտքի բարձրությունը 5սմ :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 xml:space="preserve">Երկաթյա կառուցվածքը պատված  նախաներկով և ներկված են սև գույնի:  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Փայտյա ձողերի չափերը 500x60x25մմ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Փայտը հաճարե, չոր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Գույնը  դեղին–ծիրանագույն, լաքապատված տախտակամածային լաքով: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Աղբամանի բարձրությունը 670 մմ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Դույլը պատրաստված է ցինկապատ երկաթյա թիթեղից, բռնակով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Դույլի հատակին 5 հատ անցք Փ5մմ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  <w:t>Դույլի չափսերը Փ480 x 370</w:t>
      </w:r>
      <w:r w:rsidRPr="005701D7">
        <w:rPr>
          <w:rFonts w:ascii="GHEA Grapalat" w:hAnsi="GHEA Grapalat" w:cs="Sylfaen"/>
          <w:color w:val="000000"/>
          <w:sz w:val="24"/>
          <w:szCs w:val="24"/>
          <w:lang w:val="hy-AM"/>
        </w:rPr>
        <w:br/>
      </w:r>
    </w:p>
    <w:p w:rsidR="00AE2C88" w:rsidRPr="00467E38" w:rsidRDefault="00AE2C88" w:rsidP="00CC1719">
      <w:pPr>
        <w:spacing w:after="0" w:line="240" w:lineRule="auto"/>
        <w:rPr>
          <w:rFonts w:ascii="GHEA Grapalat" w:hAnsi="GHEA Grapalat" w:cs="Sylfaen"/>
          <w:color w:val="000000"/>
          <w:lang w:val="hy-AM"/>
        </w:rPr>
      </w:pPr>
    </w:p>
    <w:p w:rsidR="00AE2C88" w:rsidRPr="00467E38" w:rsidRDefault="00AE2C88" w:rsidP="00CC1719">
      <w:pPr>
        <w:spacing w:after="0" w:line="240" w:lineRule="auto"/>
        <w:rPr>
          <w:rFonts w:ascii="GHEA Grapalat" w:hAnsi="GHEA Grapalat" w:cs="Sylfaen"/>
          <w:color w:val="000000"/>
          <w:lang w:val="hy-AM"/>
        </w:rPr>
      </w:pPr>
    </w:p>
    <w:p w:rsidR="00AE2C88" w:rsidRPr="00467E38" w:rsidRDefault="00AE2C88" w:rsidP="00CC1719">
      <w:pPr>
        <w:spacing w:after="0" w:line="240" w:lineRule="auto"/>
        <w:jc w:val="center"/>
        <w:rPr>
          <w:rFonts w:ascii="GHEA Grapalat" w:hAnsi="GHEA Grapalat" w:cs="Sylfaen"/>
          <w:color w:val="000000"/>
          <w:lang w:val="hy-AM"/>
        </w:rPr>
      </w:pPr>
      <w:r w:rsidRPr="0078280C">
        <w:rPr>
          <w:rFonts w:ascii="GHEA Grapalat" w:hAnsi="GHEA Grapalat" w:cs="Sylfae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axbaman-dzulvacqov" style="width:186.75pt;height:219.75pt;visibility:visible">
            <v:imagedata r:id="rId7" o:title="" croptop="9682f"/>
          </v:shape>
        </w:pict>
      </w:r>
      <w:r w:rsidRPr="00467E38">
        <w:rPr>
          <w:rFonts w:ascii="GHEA Grapalat" w:hAnsi="GHEA Grapalat" w:cs="Sylfaen"/>
          <w:color w:val="000000"/>
          <w:lang w:val="hy-AM"/>
        </w:rPr>
        <w:t xml:space="preserve">                      </w:t>
      </w:r>
      <w:r w:rsidRPr="0078280C">
        <w:rPr>
          <w:rFonts w:ascii="GHEA Grapalat" w:hAnsi="GHEA Grapalat" w:cs="Sylfaen"/>
          <w:noProof/>
          <w:color w:val="000000"/>
        </w:rPr>
        <w:pict>
          <v:shape id="Picture 3" o:spid="_x0000_i1026" type="#_x0000_t75" style="width:145.5pt;height:219.75pt;visibility:visible">
            <v:imagedata r:id="rId8" o:title="" croptop="7974f" cropbottom="4723f" cropright="2456f"/>
          </v:shape>
        </w:pict>
      </w:r>
    </w:p>
    <w:p w:rsidR="00AE2C88" w:rsidRDefault="00AE2C88" w:rsidP="00CC1719">
      <w:pPr>
        <w:spacing w:after="0" w:line="240" w:lineRule="auto"/>
        <w:rPr>
          <w:rFonts w:ascii="GHEA Grapalat" w:hAnsi="GHEA Grapalat"/>
          <w:color w:val="000000"/>
          <w:szCs w:val="24"/>
          <w:lang w:val="hy-AM"/>
        </w:rPr>
      </w:pPr>
    </w:p>
    <w:p w:rsidR="00AE2C88" w:rsidRDefault="00AE2C88" w:rsidP="00CC1719">
      <w:pPr>
        <w:spacing w:after="0" w:line="240" w:lineRule="auto"/>
        <w:rPr>
          <w:rFonts w:ascii="GHEA Grapalat" w:hAnsi="GHEA Grapalat"/>
          <w:color w:val="000000"/>
          <w:szCs w:val="24"/>
          <w:lang w:val="hy-AM"/>
        </w:rPr>
      </w:pPr>
    </w:p>
    <w:p w:rsidR="00AE2C88" w:rsidRPr="00467E38" w:rsidRDefault="00AE2C88" w:rsidP="00CC1719">
      <w:pPr>
        <w:spacing w:after="0" w:line="240" w:lineRule="auto"/>
        <w:rPr>
          <w:rFonts w:ascii="GHEA Grapalat" w:hAnsi="GHEA Grapalat"/>
          <w:color w:val="000000"/>
          <w:szCs w:val="24"/>
          <w:lang w:val="hy-AM"/>
        </w:rPr>
      </w:pPr>
      <w:bookmarkStart w:id="0" w:name="_GoBack"/>
      <w:bookmarkEnd w:id="0"/>
    </w:p>
    <w:p w:rsidR="00AE2C88" w:rsidRPr="00467E38" w:rsidRDefault="00AE2C88" w:rsidP="00CC1719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hy-AM"/>
        </w:rPr>
      </w:pPr>
    </w:p>
    <w:p w:rsidR="00AE2C88" w:rsidRPr="00467E38" w:rsidRDefault="00AE2C88" w:rsidP="00A5207C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es-ES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AE2C88" w:rsidRPr="00467E38" w:rsidRDefault="00AE2C88" w:rsidP="00CC1719">
      <w:pPr>
        <w:spacing w:after="0" w:line="240" w:lineRule="auto"/>
        <w:jc w:val="right"/>
        <w:rPr>
          <w:rFonts w:ascii="GHEA Grapalat" w:hAnsi="GHEA Grapalat" w:cs="Sylfaen"/>
          <w:color w:val="000000"/>
          <w:sz w:val="20"/>
          <w:lang w:val="es-ES"/>
        </w:rPr>
      </w:pPr>
    </w:p>
    <w:sectPr w:rsidR="00AE2C88" w:rsidRPr="00467E38" w:rsidSect="00DA4AD4">
      <w:pgSz w:w="11906" w:h="16838" w:code="9"/>
      <w:pgMar w:top="360" w:right="1286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C88" w:rsidRDefault="00AE2C88" w:rsidP="00C21BCE">
      <w:pPr>
        <w:spacing w:after="0" w:line="240" w:lineRule="auto"/>
      </w:pPr>
      <w:r>
        <w:separator/>
      </w:r>
    </w:p>
  </w:endnote>
  <w:endnote w:type="continuationSeparator" w:id="0">
    <w:p w:rsidR="00AE2C88" w:rsidRDefault="00AE2C88" w:rsidP="00C2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C88" w:rsidRDefault="00AE2C88" w:rsidP="00C21BCE">
      <w:pPr>
        <w:spacing w:after="0" w:line="240" w:lineRule="auto"/>
      </w:pPr>
      <w:r>
        <w:separator/>
      </w:r>
    </w:p>
  </w:footnote>
  <w:footnote w:type="continuationSeparator" w:id="0">
    <w:p w:rsidR="00AE2C88" w:rsidRDefault="00AE2C88" w:rsidP="00C21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80E3286"/>
    <w:multiLevelType w:val="hybridMultilevel"/>
    <w:tmpl w:val="7C30BCBE"/>
    <w:lvl w:ilvl="0" w:tplc="7D521D6E">
      <w:start w:val="1"/>
      <w:numFmt w:val="decimal"/>
      <w:lvlText w:val="%1."/>
      <w:lvlJc w:val="left"/>
      <w:pPr>
        <w:ind w:left="3621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65" w:hanging="180"/>
      </w:pPr>
      <w:rPr>
        <w:rFonts w:cs="Times New Roman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7F4"/>
    <w:rsid w:val="000076B3"/>
    <w:rsid w:val="000172BA"/>
    <w:rsid w:val="00044368"/>
    <w:rsid w:val="000529CA"/>
    <w:rsid w:val="000605CD"/>
    <w:rsid w:val="000777E3"/>
    <w:rsid w:val="00091F5F"/>
    <w:rsid w:val="000939FE"/>
    <w:rsid w:val="000C7584"/>
    <w:rsid w:val="000D7FEB"/>
    <w:rsid w:val="000E4E82"/>
    <w:rsid w:val="000E7FF7"/>
    <w:rsid w:val="000F2649"/>
    <w:rsid w:val="000F3227"/>
    <w:rsid w:val="00114FEF"/>
    <w:rsid w:val="001177F4"/>
    <w:rsid w:val="00143FFD"/>
    <w:rsid w:val="0018122B"/>
    <w:rsid w:val="001B01D6"/>
    <w:rsid w:val="001B19BB"/>
    <w:rsid w:val="001C0D1E"/>
    <w:rsid w:val="001C4A3F"/>
    <w:rsid w:val="001D1419"/>
    <w:rsid w:val="001E1552"/>
    <w:rsid w:val="001F3C27"/>
    <w:rsid w:val="00215051"/>
    <w:rsid w:val="002419FD"/>
    <w:rsid w:val="0024693B"/>
    <w:rsid w:val="002552F8"/>
    <w:rsid w:val="00271FAB"/>
    <w:rsid w:val="00273EDF"/>
    <w:rsid w:val="00282D32"/>
    <w:rsid w:val="00286B96"/>
    <w:rsid w:val="002F5466"/>
    <w:rsid w:val="00306D91"/>
    <w:rsid w:val="00313E79"/>
    <w:rsid w:val="0033568A"/>
    <w:rsid w:val="00343E12"/>
    <w:rsid w:val="00360532"/>
    <w:rsid w:val="0037517E"/>
    <w:rsid w:val="00382B6C"/>
    <w:rsid w:val="00382EFD"/>
    <w:rsid w:val="003979AA"/>
    <w:rsid w:val="003A5797"/>
    <w:rsid w:val="003C3700"/>
    <w:rsid w:val="003C555F"/>
    <w:rsid w:val="003D0865"/>
    <w:rsid w:val="003D403B"/>
    <w:rsid w:val="003E4A84"/>
    <w:rsid w:val="00467E38"/>
    <w:rsid w:val="00476103"/>
    <w:rsid w:val="004770C1"/>
    <w:rsid w:val="00477AE5"/>
    <w:rsid w:val="00490BF2"/>
    <w:rsid w:val="004A2851"/>
    <w:rsid w:val="004E2750"/>
    <w:rsid w:val="00505509"/>
    <w:rsid w:val="00506ECC"/>
    <w:rsid w:val="00510A92"/>
    <w:rsid w:val="00517844"/>
    <w:rsid w:val="005260B3"/>
    <w:rsid w:val="00547037"/>
    <w:rsid w:val="00553D1C"/>
    <w:rsid w:val="005701D7"/>
    <w:rsid w:val="005773C7"/>
    <w:rsid w:val="005847E7"/>
    <w:rsid w:val="00584CC3"/>
    <w:rsid w:val="00585CB7"/>
    <w:rsid w:val="005975B2"/>
    <w:rsid w:val="005C0898"/>
    <w:rsid w:val="005C3F95"/>
    <w:rsid w:val="005C4D8C"/>
    <w:rsid w:val="005C6179"/>
    <w:rsid w:val="005D0B1D"/>
    <w:rsid w:val="005D38DE"/>
    <w:rsid w:val="006244A2"/>
    <w:rsid w:val="00652E80"/>
    <w:rsid w:val="00662F57"/>
    <w:rsid w:val="00676CB9"/>
    <w:rsid w:val="006820A8"/>
    <w:rsid w:val="006857FB"/>
    <w:rsid w:val="006B6073"/>
    <w:rsid w:val="006B73EA"/>
    <w:rsid w:val="006C2EF1"/>
    <w:rsid w:val="006C7AFF"/>
    <w:rsid w:val="006D3D8D"/>
    <w:rsid w:val="006D5763"/>
    <w:rsid w:val="007160FF"/>
    <w:rsid w:val="00716998"/>
    <w:rsid w:val="00734001"/>
    <w:rsid w:val="0078280C"/>
    <w:rsid w:val="00794496"/>
    <w:rsid w:val="007A07BF"/>
    <w:rsid w:val="007A29DF"/>
    <w:rsid w:val="007A6DAD"/>
    <w:rsid w:val="007C1B8E"/>
    <w:rsid w:val="007D222B"/>
    <w:rsid w:val="007E0391"/>
    <w:rsid w:val="007E2AF2"/>
    <w:rsid w:val="007F71E2"/>
    <w:rsid w:val="0080024A"/>
    <w:rsid w:val="00807380"/>
    <w:rsid w:val="00815DB5"/>
    <w:rsid w:val="008252EA"/>
    <w:rsid w:val="00844980"/>
    <w:rsid w:val="00865CF5"/>
    <w:rsid w:val="00887E48"/>
    <w:rsid w:val="008A6486"/>
    <w:rsid w:val="008A7321"/>
    <w:rsid w:val="008B7AA9"/>
    <w:rsid w:val="008C0D3A"/>
    <w:rsid w:val="008C579B"/>
    <w:rsid w:val="008C6EEE"/>
    <w:rsid w:val="008D18DB"/>
    <w:rsid w:val="008D6EB8"/>
    <w:rsid w:val="008E27F0"/>
    <w:rsid w:val="008F4308"/>
    <w:rsid w:val="008F7424"/>
    <w:rsid w:val="00902D37"/>
    <w:rsid w:val="00915BA4"/>
    <w:rsid w:val="0094336E"/>
    <w:rsid w:val="00945883"/>
    <w:rsid w:val="009623CE"/>
    <w:rsid w:val="009C147F"/>
    <w:rsid w:val="009C5C58"/>
    <w:rsid w:val="009E09CF"/>
    <w:rsid w:val="009E1745"/>
    <w:rsid w:val="00A14699"/>
    <w:rsid w:val="00A5207C"/>
    <w:rsid w:val="00A623D6"/>
    <w:rsid w:val="00A73A6B"/>
    <w:rsid w:val="00A73AA2"/>
    <w:rsid w:val="00A95A9F"/>
    <w:rsid w:val="00AA4479"/>
    <w:rsid w:val="00AC265B"/>
    <w:rsid w:val="00AC5E9E"/>
    <w:rsid w:val="00AE2C88"/>
    <w:rsid w:val="00AE3CC0"/>
    <w:rsid w:val="00AE6D71"/>
    <w:rsid w:val="00AF5F1F"/>
    <w:rsid w:val="00B024D4"/>
    <w:rsid w:val="00B15D7A"/>
    <w:rsid w:val="00B26D08"/>
    <w:rsid w:val="00B326CB"/>
    <w:rsid w:val="00B41248"/>
    <w:rsid w:val="00B463B4"/>
    <w:rsid w:val="00B54B6B"/>
    <w:rsid w:val="00B86368"/>
    <w:rsid w:val="00BA30F1"/>
    <w:rsid w:val="00BB01B8"/>
    <w:rsid w:val="00BC5B0D"/>
    <w:rsid w:val="00BD6A5F"/>
    <w:rsid w:val="00BF2221"/>
    <w:rsid w:val="00C21BCE"/>
    <w:rsid w:val="00C44BE0"/>
    <w:rsid w:val="00C4664E"/>
    <w:rsid w:val="00C62C7C"/>
    <w:rsid w:val="00C82417"/>
    <w:rsid w:val="00C83F9B"/>
    <w:rsid w:val="00CA7B16"/>
    <w:rsid w:val="00CB7EFA"/>
    <w:rsid w:val="00CC1719"/>
    <w:rsid w:val="00CC5CA7"/>
    <w:rsid w:val="00CD35ED"/>
    <w:rsid w:val="00CE5E24"/>
    <w:rsid w:val="00CF2CD8"/>
    <w:rsid w:val="00D165E3"/>
    <w:rsid w:val="00D20A90"/>
    <w:rsid w:val="00D262D6"/>
    <w:rsid w:val="00D46D9D"/>
    <w:rsid w:val="00D52BFD"/>
    <w:rsid w:val="00D723B3"/>
    <w:rsid w:val="00DA4AD4"/>
    <w:rsid w:val="00DC471B"/>
    <w:rsid w:val="00DD75A2"/>
    <w:rsid w:val="00DF5280"/>
    <w:rsid w:val="00E02C3D"/>
    <w:rsid w:val="00E02E20"/>
    <w:rsid w:val="00E21039"/>
    <w:rsid w:val="00E62D83"/>
    <w:rsid w:val="00E76200"/>
    <w:rsid w:val="00E80EA8"/>
    <w:rsid w:val="00E91A3F"/>
    <w:rsid w:val="00E943A6"/>
    <w:rsid w:val="00EB5450"/>
    <w:rsid w:val="00EE3463"/>
    <w:rsid w:val="00F05AC2"/>
    <w:rsid w:val="00F230F0"/>
    <w:rsid w:val="00F63984"/>
    <w:rsid w:val="00F724D9"/>
    <w:rsid w:val="00F7717F"/>
    <w:rsid w:val="00F859ED"/>
    <w:rsid w:val="00F90E98"/>
    <w:rsid w:val="00FA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83F9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21BCE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1BCE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1BCE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1BCE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1BCE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1BCE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1BCE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1BCE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21BCE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1BCE"/>
    <w:rPr>
      <w:rFonts w:ascii="Arial Armeni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1BCE"/>
    <w:rPr>
      <w:rFonts w:ascii="Arial LatArm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1BCE"/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21BCE"/>
    <w:rPr>
      <w:rFonts w:ascii="Arial LatArm" w:hAnsi="Arial LatArm" w:cs="Times New Roman"/>
      <w:i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1BCE"/>
    <w:rPr>
      <w:rFonts w:ascii="Arial LatArm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21BCE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21BCE"/>
    <w:rPr>
      <w:rFonts w:ascii="Times Armeni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21BCE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21BCE"/>
    <w:rPr>
      <w:rFonts w:ascii="Times Armenian" w:hAnsi="Times Armenian" w:cs="Times New Roman"/>
      <w:b/>
      <w:color w:val="000000"/>
      <w:sz w:val="20"/>
      <w:szCs w:val="20"/>
      <w:lang w:val="pt-BR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C21BCE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C21BCE"/>
    <w:rPr>
      <w:rFonts w:ascii="Arial LatArm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21BCE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1BCE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21BCE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21BCE"/>
    <w:rPr>
      <w:rFonts w:ascii="Times Armeni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21BCE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21BCE"/>
    <w:rPr>
      <w:rFonts w:ascii="Arial LatArm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21BCE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21BCE"/>
    <w:rPr>
      <w:rFonts w:ascii="Baltica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C21BCE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21BC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21BCE"/>
    <w:rPr>
      <w:rFonts w:ascii="Tahoma" w:hAnsi="Tahoma"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C21BCE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C21BCE"/>
    <w:rPr>
      <w:rFonts w:ascii="Arial LatArm" w:hAnsi="Arial LatArm"/>
      <w:i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C21B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1BCE"/>
    <w:rPr>
      <w:rFonts w:ascii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C21BCE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rsid w:val="00C21BCE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C21BC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1BCE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C21BCE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1BCE"/>
    <w:rPr>
      <w:rFonts w:ascii="Arial LatArm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C21BCE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21BCE"/>
    <w:rPr>
      <w:rFonts w:ascii="Arial Armenian" w:hAnsi="Arial Armeni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21BC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C21BC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21BCE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uiPriority w:val="99"/>
    <w:locked/>
    <w:rsid w:val="00C21BCE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C21BCE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21BCE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C21BCE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C21BCE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C21BC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C21BCE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C21BCE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C21BCE"/>
    <w:rPr>
      <w:rFonts w:ascii="Arial Armenian" w:hAnsi="Arial Armenian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21BC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21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21BCE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C21BCE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C21BCE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21BC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C21BCE"/>
    <w:rPr>
      <w:rFonts w:ascii="Times Armenian" w:hAnsi="Times Armenian"/>
      <w:sz w:val="24"/>
      <w:szCs w:val="20"/>
      <w:lang w:eastAsia="ru-RU"/>
    </w:rPr>
  </w:style>
  <w:style w:type="table" w:styleId="TableGrid">
    <w:name w:val="Table Grid"/>
    <w:basedOn w:val="TableNormal"/>
    <w:uiPriority w:val="99"/>
    <w:rsid w:val="00C21BCE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C21BC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C21BCE"/>
    <w:pPr>
      <w:spacing w:after="0" w:line="240" w:lineRule="auto"/>
      <w:jc w:val="center"/>
    </w:pPr>
    <w:rPr>
      <w:rFonts w:ascii="Arial Armenian" w:hAnsi="Arial Armenian"/>
      <w:w w:val="90"/>
      <w:szCs w:val="20"/>
      <w:lang w:eastAsia="ru-RU"/>
    </w:rPr>
  </w:style>
  <w:style w:type="character" w:customStyle="1" w:styleId="CharChar23">
    <w:name w:val="Char Char23"/>
    <w:uiPriority w:val="99"/>
    <w:rsid w:val="00C21BCE"/>
    <w:rPr>
      <w:rFonts w:ascii="Arial Armenian" w:hAnsi="Arial Armenian"/>
      <w:sz w:val="28"/>
      <w:lang w:val="en-US" w:eastAsia="ru-RU"/>
    </w:rPr>
  </w:style>
  <w:style w:type="character" w:customStyle="1" w:styleId="CharChar21">
    <w:name w:val="Char Char21"/>
    <w:uiPriority w:val="99"/>
    <w:rsid w:val="00C21BCE"/>
    <w:rPr>
      <w:rFonts w:ascii="Arial LatArm" w:hAnsi="Arial LatArm"/>
      <w:b/>
      <w:color w:val="0000FF"/>
      <w:lang w:val="en-US" w:eastAsia="ru-RU"/>
    </w:rPr>
  </w:style>
  <w:style w:type="paragraph" w:styleId="ListParagraph">
    <w:name w:val="List Paragraph"/>
    <w:basedOn w:val="Normal"/>
    <w:uiPriority w:val="99"/>
    <w:qFormat/>
    <w:rsid w:val="00C21BCE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uiPriority w:val="99"/>
    <w:rsid w:val="00C21BCE"/>
    <w:rPr>
      <w:rFonts w:ascii="Arial Armenian" w:hAnsi="Arial Armenian"/>
      <w:sz w:val="28"/>
      <w:lang w:val="en-US" w:eastAsia="ru-RU"/>
    </w:rPr>
  </w:style>
  <w:style w:type="character" w:customStyle="1" w:styleId="CharChar24">
    <w:name w:val="Char Char24"/>
    <w:uiPriority w:val="99"/>
    <w:rsid w:val="00C21BCE"/>
    <w:rPr>
      <w:rFonts w:ascii="Arial LatArm" w:hAnsi="Arial LatArm"/>
      <w:b/>
      <w:color w:val="0000FF"/>
      <w:lang w:val="en-US" w:eastAsia="ru-RU"/>
    </w:rPr>
  </w:style>
  <w:style w:type="paragraph" w:styleId="BlockText">
    <w:name w:val="Block Text"/>
    <w:basedOn w:val="Normal"/>
    <w:uiPriority w:val="99"/>
    <w:rsid w:val="00C21BCE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C21BCE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C21BCE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C21BCE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C21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C21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C21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21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Arm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Arm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C21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C21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C21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uiPriority w:val="99"/>
    <w:rsid w:val="00C21BCE"/>
    <w:pPr>
      <w:suppressAutoHyphens/>
      <w:spacing w:after="0"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uiPriority w:val="99"/>
    <w:rsid w:val="00C21BCE"/>
    <w:pPr>
      <w:suppressAutoHyphens/>
      <w:spacing w:after="0"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C21BCE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C21BCE"/>
    <w:rPr>
      <w:rFonts w:ascii="Arial LatArm" w:hAnsi="Arial LatArm"/>
      <w:sz w:val="24"/>
      <w:lang w:val="en-US" w:eastAsia="ru-RU"/>
    </w:rPr>
  </w:style>
  <w:style w:type="character" w:customStyle="1" w:styleId="CharChar2">
    <w:name w:val="Char Char2"/>
    <w:uiPriority w:val="99"/>
    <w:locked/>
    <w:rsid w:val="00C21BCE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114</Words>
  <Characters>654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ՏԵԽՆԻԿԱԿԱՆ ԲՆՈՒԹԱԳԻՐ</dc:title>
  <dc:subject/>
  <dc:creator>Gor.Muradyan</dc:creator>
  <cp:keywords/>
  <dc:description/>
  <cp:lastModifiedBy>EKComp</cp:lastModifiedBy>
  <cp:revision>4</cp:revision>
  <cp:lastPrinted>2016-11-30T07:39:00Z</cp:lastPrinted>
  <dcterms:created xsi:type="dcterms:W3CDTF">2017-04-13T10:53:00Z</dcterms:created>
  <dcterms:modified xsi:type="dcterms:W3CDTF">2017-04-13T11:17:00Z</dcterms:modified>
</cp:coreProperties>
</file>